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09" w:rsidRPr="002C32E5" w:rsidRDefault="00E41109" w:rsidP="002256DE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356576" r:id="rId5"/>
        </w:object>
      </w:r>
    </w:p>
    <w:p w:rsidR="00E41109" w:rsidRPr="002C32E5" w:rsidRDefault="00E41109" w:rsidP="002256DE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E41109" w:rsidRPr="002C32E5" w:rsidRDefault="00E41109" w:rsidP="002256DE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E41109" w:rsidRPr="002C32E5" w:rsidRDefault="00E41109" w:rsidP="002256DE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E41109" w:rsidRPr="002C32E5" w:rsidRDefault="00E41109" w:rsidP="002256DE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E41109" w:rsidRPr="002C32E5" w:rsidRDefault="00E41109" w:rsidP="002256D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E41109" w:rsidRPr="002C32E5" w:rsidRDefault="00E41109" w:rsidP="002256DE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E41109" w:rsidRPr="002C32E5" w:rsidRDefault="00E41109" w:rsidP="002256DE">
      <w:pPr>
        <w:jc w:val="center"/>
        <w:rPr>
          <w:b/>
          <w:bCs/>
          <w:i/>
          <w:iCs/>
          <w:sz w:val="28"/>
          <w:szCs w:val="28"/>
        </w:rPr>
      </w:pPr>
    </w:p>
    <w:p w:rsidR="00E41109" w:rsidRPr="002C32E5" w:rsidRDefault="00E41109" w:rsidP="002256DE">
      <w:pPr>
        <w:jc w:val="center"/>
        <w:rPr>
          <w:b/>
          <w:bCs/>
          <w:i/>
          <w:iCs/>
          <w:sz w:val="28"/>
          <w:szCs w:val="28"/>
        </w:rPr>
      </w:pPr>
    </w:p>
    <w:p w:rsidR="00E41109" w:rsidRPr="005C4278" w:rsidRDefault="00E41109" w:rsidP="009073D0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 </w:t>
      </w:r>
      <w:r>
        <w:rPr>
          <w:sz w:val="28"/>
          <w:u w:val="single"/>
        </w:rPr>
        <w:t>9</w:t>
      </w:r>
    </w:p>
    <w:p w:rsidR="00E41109" w:rsidRDefault="00E41109" w:rsidP="002256DE">
      <w:pPr>
        <w:jc w:val="both"/>
      </w:pPr>
    </w:p>
    <w:p w:rsidR="00E41109" w:rsidRDefault="00E41109" w:rsidP="009073D0">
      <w:pPr>
        <w:spacing w:line="240" w:lineRule="exact"/>
        <w:jc w:val="both"/>
        <w:rPr>
          <w:sz w:val="28"/>
          <w:szCs w:val="28"/>
        </w:rPr>
      </w:pPr>
      <w:r w:rsidRPr="006B3679">
        <w:rPr>
          <w:sz w:val="28"/>
          <w:szCs w:val="28"/>
        </w:rPr>
        <w:t xml:space="preserve">Про затвердження фінансового плану комунального </w:t>
      </w:r>
      <w:r>
        <w:rPr>
          <w:sz w:val="28"/>
          <w:szCs w:val="28"/>
        </w:rPr>
        <w:t>підприємства «Пологівський  ЦПМСД</w:t>
      </w:r>
      <w:bookmarkStart w:id="0" w:name="_GoBack"/>
      <w:bookmarkEnd w:id="0"/>
      <w:r w:rsidRPr="006B3679">
        <w:rPr>
          <w:sz w:val="28"/>
          <w:szCs w:val="28"/>
        </w:rPr>
        <w:t xml:space="preserve">» 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6B3679">
        <w:rPr>
          <w:sz w:val="28"/>
          <w:szCs w:val="28"/>
        </w:rPr>
        <w:t xml:space="preserve"> рік  </w:t>
      </w:r>
    </w:p>
    <w:p w:rsidR="00E41109" w:rsidRPr="006B3679" w:rsidRDefault="00E41109" w:rsidP="009073D0">
      <w:pPr>
        <w:spacing w:line="240" w:lineRule="exact"/>
        <w:jc w:val="both"/>
        <w:rPr>
          <w:sz w:val="28"/>
          <w:szCs w:val="28"/>
        </w:rPr>
      </w:pPr>
    </w:p>
    <w:p w:rsidR="00E41109" w:rsidRDefault="00E41109" w:rsidP="002256DE">
      <w:pPr>
        <w:jc w:val="both"/>
        <w:rPr>
          <w:szCs w:val="28"/>
          <w:u w:val="single"/>
        </w:rPr>
      </w:pPr>
    </w:p>
    <w:p w:rsidR="00E41109" w:rsidRDefault="00E41109" w:rsidP="002256DE">
      <w:pPr>
        <w:pStyle w:val="NoSpacing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З метою здійснення контролю за фінансово-господарською діяльністю, підвищення ефективної роботи підприємств комунальної власності, відповідно до статей 75,78 Господарського кодексу України, Закону України «Про місцеве самоврядування в Україні», Пологівська районна рада Запорізької області  в и р і ш и л а: </w:t>
      </w:r>
    </w:p>
    <w:p w:rsidR="00E41109" w:rsidRDefault="00E41109" w:rsidP="002256DE">
      <w:pPr>
        <w:pStyle w:val="BodyText"/>
        <w:rPr>
          <w:b/>
          <w:color w:val="000000"/>
          <w:kern w:val="2"/>
          <w:sz w:val="20"/>
          <w:szCs w:val="28"/>
        </w:rPr>
      </w:pPr>
    </w:p>
    <w:p w:rsidR="00E41109" w:rsidRPr="00A923CA" w:rsidRDefault="00E41109" w:rsidP="00A923CA">
      <w:pPr>
        <w:ind w:firstLine="652"/>
        <w:jc w:val="both"/>
        <w:rPr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 xml:space="preserve">1. Затвердити фінансовий план </w:t>
      </w:r>
      <w:r w:rsidRPr="006B3679">
        <w:rPr>
          <w:sz w:val="28"/>
          <w:szCs w:val="28"/>
        </w:rPr>
        <w:t>комунального підприємства «Пологівський</w:t>
      </w:r>
      <w:r>
        <w:rPr>
          <w:sz w:val="28"/>
          <w:szCs w:val="28"/>
        </w:rPr>
        <w:t xml:space="preserve"> центр первинної медико-санітарної допомоги</w:t>
      </w:r>
      <w:r w:rsidRPr="006B3679">
        <w:rPr>
          <w:sz w:val="28"/>
          <w:szCs w:val="28"/>
        </w:rPr>
        <w:t xml:space="preserve">» 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6B3679">
        <w:rPr>
          <w:sz w:val="28"/>
          <w:szCs w:val="28"/>
        </w:rPr>
        <w:t xml:space="preserve"> рік  </w:t>
      </w:r>
      <w:r w:rsidRPr="006B3679">
        <w:rPr>
          <w:bCs/>
          <w:color w:val="000000"/>
          <w:kern w:val="2"/>
          <w:sz w:val="28"/>
          <w:szCs w:val="28"/>
        </w:rPr>
        <w:t>(додається).</w:t>
      </w:r>
    </w:p>
    <w:p w:rsidR="00E41109" w:rsidRPr="00A923CA" w:rsidRDefault="00E41109" w:rsidP="009073D0">
      <w:pPr>
        <w:pStyle w:val="BodyText"/>
        <w:ind w:firstLine="652"/>
        <w:jc w:val="both"/>
        <w:rPr>
          <w:bCs/>
          <w:color w:val="000000"/>
          <w:kern w:val="2"/>
          <w:sz w:val="28"/>
          <w:szCs w:val="28"/>
          <w:lang w:val="ru-RU"/>
        </w:rPr>
      </w:pPr>
      <w:r w:rsidRPr="006B3679">
        <w:rPr>
          <w:bCs/>
          <w:color w:val="000000"/>
          <w:kern w:val="2"/>
          <w:sz w:val="28"/>
          <w:szCs w:val="28"/>
        </w:rPr>
        <w:t>2. Головному л</w:t>
      </w:r>
      <w:r>
        <w:rPr>
          <w:bCs/>
          <w:color w:val="000000"/>
          <w:kern w:val="2"/>
          <w:sz w:val="28"/>
          <w:szCs w:val="28"/>
        </w:rPr>
        <w:t>ікарю  КП «ЦПМСД»  до 01.02.2021</w:t>
      </w:r>
      <w:r w:rsidRPr="006B3679">
        <w:rPr>
          <w:bCs/>
          <w:color w:val="000000"/>
          <w:kern w:val="2"/>
          <w:sz w:val="28"/>
          <w:szCs w:val="28"/>
        </w:rPr>
        <w:t xml:space="preserve"> року надати  звіт про виконання фінансового плану підприємства до виконавчого апарату районної ради</w:t>
      </w:r>
      <w:r>
        <w:rPr>
          <w:bCs/>
          <w:color w:val="000000"/>
          <w:kern w:val="2"/>
          <w:sz w:val="28"/>
          <w:szCs w:val="28"/>
          <w:lang w:val="ru-RU"/>
        </w:rPr>
        <w:t>.</w:t>
      </w:r>
    </w:p>
    <w:p w:rsidR="00E41109" w:rsidRPr="006B3679" w:rsidRDefault="00E41109" w:rsidP="002256DE">
      <w:pPr>
        <w:ind w:firstLine="708"/>
        <w:jc w:val="both"/>
        <w:rPr>
          <w:color w:val="000000"/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 xml:space="preserve">3. </w:t>
      </w:r>
      <w:r w:rsidRPr="006B3679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41109" w:rsidRDefault="00E41109" w:rsidP="002256DE">
      <w:pPr>
        <w:jc w:val="both"/>
      </w:pPr>
    </w:p>
    <w:p w:rsidR="00E41109" w:rsidRDefault="00E41109" w:rsidP="002256DE">
      <w:pPr>
        <w:jc w:val="both"/>
      </w:pPr>
    </w:p>
    <w:p w:rsidR="00E41109" w:rsidRDefault="00E41109" w:rsidP="002256DE">
      <w:pPr>
        <w:jc w:val="both"/>
      </w:pPr>
    </w:p>
    <w:p w:rsidR="00E41109" w:rsidRDefault="00E41109" w:rsidP="002256DE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Pr="007B0F25">
        <w:rPr>
          <w:sz w:val="28"/>
          <w:szCs w:val="28"/>
        </w:rPr>
        <w:t xml:space="preserve"> О.П.Покутній</w:t>
      </w:r>
    </w:p>
    <w:p w:rsidR="00E41109" w:rsidRDefault="00E41109" w:rsidP="002256DE">
      <w:pPr>
        <w:spacing w:line="240" w:lineRule="atLeast"/>
        <w:rPr>
          <w:sz w:val="28"/>
          <w:szCs w:val="28"/>
        </w:rPr>
      </w:pPr>
    </w:p>
    <w:p w:rsidR="00E41109" w:rsidRPr="007B0F25" w:rsidRDefault="00E41109" w:rsidP="002256DE">
      <w:pPr>
        <w:spacing w:line="240" w:lineRule="atLeast"/>
        <w:rPr>
          <w:sz w:val="28"/>
          <w:szCs w:val="28"/>
        </w:rPr>
      </w:pPr>
    </w:p>
    <w:p w:rsidR="00E41109" w:rsidRPr="007B0F25" w:rsidRDefault="00E41109" w:rsidP="002256DE">
      <w:pPr>
        <w:spacing w:line="240" w:lineRule="atLeast"/>
        <w:rPr>
          <w:sz w:val="22"/>
          <w:szCs w:val="22"/>
        </w:rPr>
      </w:pPr>
    </w:p>
    <w:sectPr w:rsidR="00E41109" w:rsidRPr="007B0F25" w:rsidSect="002256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6DE"/>
    <w:rsid w:val="00067F56"/>
    <w:rsid w:val="001E0BC1"/>
    <w:rsid w:val="002256DE"/>
    <w:rsid w:val="002C32E5"/>
    <w:rsid w:val="003066E2"/>
    <w:rsid w:val="003E0A22"/>
    <w:rsid w:val="005704FC"/>
    <w:rsid w:val="005C4278"/>
    <w:rsid w:val="006B3679"/>
    <w:rsid w:val="007735C1"/>
    <w:rsid w:val="007B0F25"/>
    <w:rsid w:val="00802375"/>
    <w:rsid w:val="008B12A7"/>
    <w:rsid w:val="008F3406"/>
    <w:rsid w:val="009073D0"/>
    <w:rsid w:val="00913AF9"/>
    <w:rsid w:val="00924DAB"/>
    <w:rsid w:val="00972B33"/>
    <w:rsid w:val="00992DBD"/>
    <w:rsid w:val="00A04B4D"/>
    <w:rsid w:val="00A923CA"/>
    <w:rsid w:val="00AA17FC"/>
    <w:rsid w:val="00B26331"/>
    <w:rsid w:val="00B32786"/>
    <w:rsid w:val="00B53CE3"/>
    <w:rsid w:val="00BB5E67"/>
    <w:rsid w:val="00CB2A80"/>
    <w:rsid w:val="00E41109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6D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56DE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56DE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56DE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256DE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256DE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256D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256DE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256DE"/>
    <w:rPr>
      <w:rFonts w:ascii="Times New Roman" w:hAnsi="Times New Roman" w:cs="Times New Roman"/>
      <w:sz w:val="24"/>
      <w:szCs w:val="24"/>
      <w:lang w:val="uk-UA" w:eastAsia="ru-RU"/>
    </w:rPr>
  </w:style>
  <w:style w:type="paragraph" w:styleId="NoSpacing">
    <w:name w:val="No Spacing"/>
    <w:uiPriority w:val="99"/>
    <w:qFormat/>
    <w:rsid w:val="002256D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801</Words>
  <Characters>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2019-12-20T11:43:00Z</cp:lastPrinted>
  <dcterms:created xsi:type="dcterms:W3CDTF">2019-12-13T06:18:00Z</dcterms:created>
  <dcterms:modified xsi:type="dcterms:W3CDTF">2019-12-20T12:17:00Z</dcterms:modified>
</cp:coreProperties>
</file>